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250"/>
        <w:gridCol w:w="306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</w:trPr>
        <w:tc>
          <w:tcPr>
            <w:tcW w:w="2628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-802848900"/>
                <w:placeholder>
                  <w:docPart w:val="C61D716D2F1C4F588DFB2C11F3AC7EA2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  <w:sz w:val="21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-1437829067"/>
                <w:placeholder>
                  <w:docPart w:val="783FAE485D2D4FCFA60BE4C3D56F9D9F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t>[Sender]</w:t>
                </w:r>
              </w:sdtContent>
            </w:sdt>
          </w:p>
        </w:tc>
        <w:tc>
          <w:tcPr>
            <w:tcW w:w="3060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-1803675823"/>
                <w:placeholder>
                  <w:docPart w:val="BCB74D0601F54F579A4818A937EAB361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  <w:sz w:val="21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1974326453"/>
                <w:placeholder>
                  <w:docPart w:val="558C7081BA514578AAE87EB68AC6E429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t>[Sender]</w:t>
                </w:r>
              </w:sdtContent>
            </w:sdt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2628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1310977798"/>
                <w:placeholder>
                  <w:docPart w:val="08420103890C4078A7B8979E19F477C7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-669866314"/>
                <w:placeholder>
                  <w:docPart w:val="B5131AB4A1B34DD3B7EDF929B01A534F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t>[Sender]</w:t>
                </w:r>
              </w:sdtContent>
            </w:sdt>
          </w:p>
        </w:tc>
        <w:tc>
          <w:tcPr>
            <w:tcW w:w="3060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-1109274169"/>
                <w:placeholder>
                  <w:docPart w:val="0FEA2B1DF48049E7A4E4F0E832737CFB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  <w:sz w:val="21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-752967213"/>
                <w:placeholder>
                  <w:docPart w:val="2418D3F0E9044187A2FA43EB1E087550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t>[Sender]</w:t>
                </w:r>
              </w:sdtContent>
            </w:sdt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2628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-1696688232"/>
                <w:placeholder>
                  <w:docPart w:val="3C7DEE57843845478B34D775BA069AD5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  <w:sz w:val="21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424533443"/>
                <w:placeholder>
                  <w:docPart w:val="B1627CC7FBE04CE48CED9E3484EF8961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t>[Sender]</w:t>
                </w:r>
              </w:sdtContent>
            </w:sdt>
          </w:p>
        </w:tc>
        <w:tc>
          <w:tcPr>
            <w:tcW w:w="3060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-1283715155"/>
                <w:placeholder>
                  <w:docPart w:val="2401B0A1D8DF405C83FB31FE87173569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  <w:sz w:val="21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-983694707"/>
                <w:placeholder>
                  <w:docPart w:val="309FB2439D754EACA76F59C2E5174CB1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t>[Sender]</w:t>
                </w:r>
              </w:sdtContent>
            </w:sdt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</w:trPr>
        <w:tc>
          <w:tcPr>
            <w:tcW w:w="2628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270675476"/>
                <w:placeholder>
                  <w:docPart w:val="D60BE3B584B0494D970A965677552292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  <w:sz w:val="21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-1987543058"/>
                <w:placeholder>
                  <w:docPart w:val="27E6F22687234D12B7714979C7E29A30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t>[Sender]</w:t>
                </w:r>
              </w:sdtContent>
            </w:sdt>
          </w:p>
        </w:tc>
        <w:tc>
          <w:tcPr>
            <w:tcW w:w="3060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>
            <w:pPr>
              <w:pStyle w:val="1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TO</w:t>
            </w: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:</w:t>
            </w:r>
            <w:r>
              <w:rPr>
                <w:rFonts w:hint="default" w:ascii="Times New Roman" w:hAnsi="Times New Roman" w:cs="Times New Roman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id w:val="853086674"/>
                <w:placeholder>
                  <w:docPart w:val="5C327DF0290047CE9111880F69473C78"/>
                </w:placeholder>
                <w:showingPlcHdr/>
                <w15:appearance w15:val="hidden"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r>
                  <w:rPr>
                    <w:rFonts w:hint="default" w:ascii="Times New Roman" w:hAnsi="Times New Roman" w:cs="Times New Roman"/>
                  </w:rPr>
                  <w:t>[Recipient]</w:t>
                </w:r>
              </w:sdtContent>
            </w:sdt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FROM:</w:t>
            </w:r>
            <w:r>
              <w:rPr>
                <w:rFonts w:hint="default" w:ascii="Times New Roman" w:hAnsi="Times New Roman" w:cs="Times New Roman"/>
                <w:sz w:val="21"/>
              </w:rPr>
              <w:br w:type="textWrapping"/>
            </w:r>
            <w:sdt>
              <w:sdtPr>
                <w:rPr>
                  <w:rFonts w:hint="default" w:ascii="Times New Roman" w:hAnsi="Times New Roman" w:cs="Times New Roman"/>
                </w:rPr>
                <w:alias w:val="Sender"/>
                <w:tag w:val="Sender"/>
                <w:id w:val="1739054356"/>
                <w:placeholder>
                  <w:docPart w:val="AF531CB720C049F09B43885C3C242C43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15:appearance w15:val="hidden"/>
                <w:text/>
              </w:sdtPr>
              <w:sdtEndPr>
                <w:rPr>
                  <w:rFonts w:hint="default" w:ascii="Times New Roman" w:hAnsi="Times New Roman" w:cs="Times New Roman"/>
                </w:rPr>
              </w:sdtEndPr>
              <w:sdtContent>
                <w:bookmarkStart w:id="0" w:name="_GoBack"/>
                <w:r>
                  <w:t>[Sender]</w:t>
                </w:r>
                <w:bookmarkEnd w:id="0"/>
              </w:sdtContent>
            </w:sdt>
          </w:p>
        </w:tc>
      </w:tr>
    </w:tbl>
    <w:p>
      <w:pPr>
        <w:spacing w:after="0"/>
        <w:rPr>
          <w:sz w:val="6"/>
        </w:rPr>
      </w:pPr>
    </w:p>
    <w:sectPr>
      <w:headerReference r:id="rId3" w:type="default"/>
      <w:footerReference r:id="rId4" w:type="default"/>
      <w:pgSz w:w="12240" w:h="15840"/>
      <w:pgMar w:top="806" w:right="720" w:bottom="662" w:left="1109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游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3334385</wp:posOffset>
              </wp:positionH>
              <wp:positionV relativeFrom="paragraph">
                <wp:posOffset>-4761865</wp:posOffset>
              </wp:positionV>
              <wp:extent cx="1371600" cy="2146300"/>
              <wp:effectExtent l="0" t="0" r="0" b="6985"/>
              <wp:wrapNone/>
              <wp:docPr id="120" name="Rectangle 1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20" o:spid="_x0000_s1026" o:spt="1" style="position:absolute;left:0pt;flip:x;margin-left:262.55pt;margin-top:-374.95pt;height:169pt;width:108pt;z-index:251684864;v-text-anchor:middle;mso-width-relative:page;mso-height-relative:page;" filled="t" stroked="f" coordsize="21600,21600" o:gfxdata="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3347085</wp:posOffset>
              </wp:positionH>
              <wp:positionV relativeFrom="paragraph">
                <wp:posOffset>-2458720</wp:posOffset>
              </wp:positionV>
              <wp:extent cx="1371600" cy="2146300"/>
              <wp:effectExtent l="0" t="0" r="0" b="6985"/>
              <wp:wrapNone/>
              <wp:docPr id="119" name="Rectangle 1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19" o:spid="_x0000_s1026" o:spt="1" style="position:absolute;left:0pt;flip:x;margin-left:263.55pt;margin-top:-193.6pt;height:169pt;width:108pt;z-index:251682816;v-text-anchor:middle;mso-width-relative:page;mso-height-relative:page;" filled="t" stroked="f" coordsize="21600,21600" o:gfxdata="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-64135</wp:posOffset>
              </wp:positionH>
              <wp:positionV relativeFrom="paragraph">
                <wp:posOffset>-2480945</wp:posOffset>
              </wp:positionV>
              <wp:extent cx="1371600" cy="2146300"/>
              <wp:effectExtent l="0" t="0" r="0" b="6985"/>
              <wp:wrapNone/>
              <wp:docPr id="118" name="Rectangle 1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18" o:spid="_x0000_s1026" o:spt="1" style="position:absolute;left:0pt;flip:x;margin-left:-5.05pt;margin-top:-195.35pt;height:169pt;width:108pt;z-index:251680768;v-text-anchor:middle;mso-width-relative:page;mso-height-relative:page;" filled="t" stroked="f" coordsize="21600,21600" o:gfxdata="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-79375</wp:posOffset>
              </wp:positionH>
              <wp:positionV relativeFrom="paragraph">
                <wp:posOffset>-4785360</wp:posOffset>
              </wp:positionV>
              <wp:extent cx="1371600" cy="2146300"/>
              <wp:effectExtent l="0" t="0" r="0" b="6985"/>
              <wp:wrapNone/>
              <wp:docPr id="117" name="Rectangle 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17" o:spid="_x0000_s1026" o:spt="1" style="position:absolute;left:0pt;flip:x;margin-left:-6.25pt;margin-top:-376.8pt;height:169pt;width:108pt;z-index:251678720;v-text-anchor:middle;mso-width-relative:page;mso-height-relative:page;" filled="t" stroked="f" coordsize="21600,21600" o:gfxdata="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3364865</wp:posOffset>
              </wp:positionH>
              <wp:positionV relativeFrom="paragraph">
                <wp:posOffset>502920</wp:posOffset>
              </wp:positionV>
              <wp:extent cx="1371600" cy="2146300"/>
              <wp:effectExtent l="0" t="0" r="0" b="6985"/>
              <wp:wrapNone/>
              <wp:docPr id="122" name="Rectangle 1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22" o:spid="_x0000_s1026" o:spt="1" style="position:absolute;left:0pt;flip:x;margin-left:264.95pt;margin-top:39.6pt;height:169pt;width:108pt;z-index:251688960;v-text-anchor:middle;mso-width-relative:page;mso-height-relative:page;" filled="t" stroked="f" coordsize="21600,21600" o:gfxdata="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3364865</wp:posOffset>
              </wp:positionH>
              <wp:positionV relativeFrom="paragraph">
                <wp:posOffset>2849880</wp:posOffset>
              </wp:positionV>
              <wp:extent cx="1371600" cy="2146300"/>
              <wp:effectExtent l="0" t="0" r="0" b="6985"/>
              <wp:wrapNone/>
              <wp:docPr id="121" name="Rectangle 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21" o:spid="_x0000_s1026" o:spt="1" style="position:absolute;left:0pt;flip:x;margin-left:264.95pt;margin-top:224.4pt;height:169pt;width:108pt;z-index:251686912;v-text-anchor:middle;mso-width-relative:page;mso-height-relative:page;" filled="t" stroked="f" coordsize="21600,21600" o:gfxdata="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-81915</wp:posOffset>
              </wp:positionH>
              <wp:positionV relativeFrom="paragraph">
                <wp:posOffset>2800985</wp:posOffset>
              </wp:positionV>
              <wp:extent cx="1371600" cy="2146300"/>
              <wp:effectExtent l="0" t="0" r="0" b="6985"/>
              <wp:wrapNone/>
              <wp:docPr id="116" name="Rectangle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16" o:spid="_x0000_s1026" o:spt="1" style="position:absolute;left:0pt;flip:x;margin-left:-6.45pt;margin-top:220.55pt;height:169pt;width:108pt;z-index:251676672;v-text-anchor:middle;mso-width-relative:page;mso-height-relative:page;" filled="t" stroked="f" coordsize="21600,21600" o:gfxdata="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502920</wp:posOffset>
              </wp:positionV>
              <wp:extent cx="1371600" cy="2146300"/>
              <wp:effectExtent l="0" t="0" r="0" b="6985"/>
              <wp:wrapNone/>
              <wp:docPr id="115" name="Rectangle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371600" cy="2146199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15" o:spid="_x0000_s1026" o:spt="1" style="position:absolute;left:0pt;flip:x;margin-left:-3.85pt;margin-top:39.6pt;height:169pt;width:108pt;z-index:251674624;v-text-anchor:middle;mso-width-relative:page;mso-height-relative:page;" filled="t" stroked="f" coordsize="21600,21600" o:gfxdata="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">
              <v:fill type="frame" on="t" focussize="0,0" recolor="t" rotate="t" r:id="rId1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502920</wp:posOffset>
              </wp:positionV>
              <wp:extent cx="6527800" cy="9059545"/>
              <wp:effectExtent l="0" t="0" r="25400" b="27940"/>
              <wp:wrapNone/>
              <wp:docPr id="114" name="Group 1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7800" cy="9059333"/>
                        <a:chOff x="0" y="0"/>
                        <a:chExt cx="6527800" cy="9059333"/>
                      </a:xfrm>
                    </wpg:grpSpPr>
                    <wpg:grpSp>
                      <wpg:cNvPr id="1" name="Graphic 1" descr="decorative elements"/>
                      <wpg:cNvGrpSpPr/>
                      <wpg:grpSpPr>
                        <a:xfrm>
                          <a:off x="0" y="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3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14" name="Group 14" descr="decorative elements"/>
                      <wpg:cNvGrpSpPr/>
                      <wpg:grpSpPr>
                        <a:xfrm>
                          <a:off x="0" y="23156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16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27" name="Group 27" descr="decorative elements"/>
                      <wpg:cNvGrpSpPr/>
                      <wpg:grpSpPr>
                        <a:xfrm>
                          <a:off x="0" y="462280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28" name="Freeform: Shape 24"/>
                        <wps:cNvSpPr/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40" name="Group 40" descr="decorative elements"/>
                      <wpg:cNvGrpSpPr/>
                      <wpg:grpSpPr>
                        <a:xfrm>
                          <a:off x="0" y="69130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41" name="Freeform: Shape 24"/>
                        <wps:cNvSpPr/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53" name="Group 53" descr="decorative elements"/>
                      <wpg:cNvGrpSpPr/>
                      <wpg:grpSpPr>
                        <a:xfrm>
                          <a:off x="3429000" y="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54" name="Freeform: Shape 24"/>
                        <wps:cNvSpPr/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66" name="Group 66" descr="decorative elements"/>
                      <wpg:cNvGrpSpPr/>
                      <wpg:grpSpPr>
                        <a:xfrm>
                          <a:off x="3429000" y="23156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67" name="Freeform: Shape 24"/>
                        <wps:cNvSpPr/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79" name="Group 79" descr="decorative elements"/>
                      <wpg:cNvGrpSpPr/>
                      <wpg:grpSpPr>
                        <a:xfrm>
                          <a:off x="3429000" y="4622800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81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92" name="Group 92" descr="decorative elements"/>
                      <wpg:cNvGrpSpPr/>
                      <wpg:grpSpPr>
                        <a:xfrm>
                          <a:off x="3429000" y="6913033"/>
                          <a:ext cx="3098165" cy="2143003"/>
                          <a:chOff x="-128" y="-128"/>
                          <a:chExt cx="43207" cy="28174"/>
                        </a:xfrm>
                      </wpg:grpSpPr>
                      <wps:wsp>
                        <wps:cNvPr id="93" name="Freeform: Shape 24"/>
                        <wps:cNvSpPr/>
                        <wps:spPr bwMode="auto">
                          <a:xfrm>
                            <a:off x="-128" y="-128"/>
                            <a:ext cx="16492" cy="28174"/>
                          </a:xfrm>
                          <a:custGeom>
                            <a:avLst/>
                            <a:gdLst>
                              <a:gd name="T0" fmla="*/ 244816 w 1649286"/>
                              <a:gd name="T1" fmla="*/ 12885 h 2817532"/>
                              <a:gd name="T2" fmla="*/ 24911 w 1649286"/>
                              <a:gd name="T3" fmla="*/ 12885 h 2817532"/>
                              <a:gd name="T4" fmla="*/ 976688 w 1649286"/>
                              <a:gd name="T5" fmla="*/ 964661 h 2817532"/>
                              <a:gd name="T6" fmla="*/ 950918 w 1649286"/>
                              <a:gd name="T7" fmla="*/ 990431 h 2817532"/>
                              <a:gd name="T8" fmla="*/ 12885 w 1649286"/>
                              <a:gd name="T9" fmla="*/ 50681 h 2817532"/>
                              <a:gd name="T10" fmla="*/ 12885 w 1649286"/>
                              <a:gd name="T11" fmla="*/ 287766 h 2817532"/>
                              <a:gd name="T12" fmla="*/ 1138181 w 1649286"/>
                              <a:gd name="T13" fmla="*/ 1414779 h 2817532"/>
                              <a:gd name="T14" fmla="*/ 12885 w 1649286"/>
                              <a:gd name="T15" fmla="*/ 2540074 h 2817532"/>
                              <a:gd name="T16" fmla="*/ 12885 w 1649286"/>
                              <a:gd name="T17" fmla="*/ 2777159 h 2817532"/>
                              <a:gd name="T18" fmla="*/ 952636 w 1649286"/>
                              <a:gd name="T19" fmla="*/ 1837409 h 2817532"/>
                              <a:gd name="T20" fmla="*/ 978406 w 1649286"/>
                              <a:gd name="T21" fmla="*/ 1863179 h 2817532"/>
                              <a:gd name="T22" fmla="*/ 24911 w 1649286"/>
                              <a:gd name="T23" fmla="*/ 2814955 h 2817532"/>
                              <a:gd name="T24" fmla="*/ 244816 w 1649286"/>
                              <a:gd name="T25" fmla="*/ 2814955 h 2817532"/>
                              <a:gd name="T26" fmla="*/ 1644993 w 1649286"/>
                              <a:gd name="T27" fmla="*/ 1414779 h 2817532"/>
                              <a:gd name="T28" fmla="*/ 244816 w 1649286"/>
                              <a:gd name="T29" fmla="*/ 12885 h 2817532"/>
                              <a:gd name="T30" fmla="*/ 1048844 w 1649286"/>
                              <a:gd name="T31" fmla="*/ 1086640 h 2817532"/>
                              <a:gd name="T32" fmla="*/ 1074615 w 1649286"/>
                              <a:gd name="T33" fmla="*/ 1060870 h 2817532"/>
                              <a:gd name="T34" fmla="*/ 1206901 w 1649286"/>
                              <a:gd name="T35" fmla="*/ 1193156 h 2817532"/>
                              <a:gd name="T36" fmla="*/ 1181131 w 1649286"/>
                              <a:gd name="T37" fmla="*/ 1218926 h 2817532"/>
                              <a:gd name="T38" fmla="*/ 1048844 w 1649286"/>
                              <a:gd name="T39" fmla="*/ 1086640 h 2817532"/>
                              <a:gd name="T40" fmla="*/ 1048844 w 1649286"/>
                              <a:gd name="T41" fmla="*/ 1741200 h 2817532"/>
                              <a:gd name="T42" fmla="*/ 1181131 w 1649286"/>
                              <a:gd name="T43" fmla="*/ 1608914 h 2817532"/>
                              <a:gd name="T44" fmla="*/ 1206901 w 1649286"/>
                              <a:gd name="T45" fmla="*/ 1634684 h 2817532"/>
                              <a:gd name="T46" fmla="*/ 1074615 w 1649286"/>
                              <a:gd name="T47" fmla="*/ 1766971 h 2817532"/>
                              <a:gd name="T48" fmla="*/ 1048844 w 1649286"/>
                              <a:gd name="T49" fmla="*/ 1741200 h 2817532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</a:gdLst>
                            <a:ahLst/>
                            <a:cxnLst>
                              <a:cxn ang="T50">
                                <a:pos x="T0" y="T1"/>
                              </a:cxn>
                              <a:cxn ang="T51">
                                <a:pos x="T2" y="T3"/>
                              </a:cxn>
                              <a:cxn ang="T52">
                                <a:pos x="T4" y="T5"/>
                              </a:cxn>
                              <a:cxn ang="T53">
                                <a:pos x="T6" y="T7"/>
                              </a:cxn>
                              <a:cxn ang="T54">
                                <a:pos x="T8" y="T9"/>
                              </a:cxn>
                              <a:cxn ang="T55">
                                <a:pos x="T10" y="T11"/>
                              </a:cxn>
                              <a:cxn ang="T56">
                                <a:pos x="T12" y="T13"/>
                              </a:cxn>
                              <a:cxn ang="T57">
                                <a:pos x="T14" y="T15"/>
                              </a:cxn>
                              <a:cxn ang="T58">
                                <a:pos x="T16" y="T17"/>
                              </a:cxn>
                              <a:cxn ang="T59">
                                <a:pos x="T18" y="T19"/>
                              </a:cxn>
                              <a:cxn ang="T60">
                                <a:pos x="T20" y="T21"/>
                              </a:cxn>
                              <a:cxn ang="T61">
                                <a:pos x="T22" y="T23"/>
                              </a:cxn>
                              <a:cxn ang="T62">
                                <a:pos x="T24" y="T25"/>
                              </a:cxn>
                              <a:cxn ang="T63">
                                <a:pos x="T26" y="T27"/>
                              </a:cxn>
                              <a:cxn ang="T64">
                                <a:pos x="T28" y="T29"/>
                              </a:cxn>
                              <a:cxn ang="T65">
                                <a:pos x="T30" y="T31"/>
                              </a:cxn>
                              <a:cxn ang="T66">
                                <a:pos x="T32" y="T33"/>
                              </a:cxn>
                              <a:cxn ang="T67">
                                <a:pos x="T34" y="T35"/>
                              </a:cxn>
                              <a:cxn ang="T68">
                                <a:pos x="T36" y="T37"/>
                              </a:cxn>
                              <a:cxn ang="T69">
                                <a:pos x="T38" y="T39"/>
                              </a:cxn>
                              <a:cxn ang="T70">
                                <a:pos x="T40" y="T41"/>
                              </a:cxn>
                              <a:cxn ang="T71">
                                <a:pos x="T42" y="T43"/>
                              </a:cxn>
                              <a:cxn ang="T72">
                                <a:pos x="T44" y="T45"/>
                              </a:cxn>
                              <a:cxn ang="T73">
                                <a:pos x="T46" y="T47"/>
                              </a:cxn>
                              <a:cxn ang="T74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49286" h="2817532">
                                <a:moveTo>
                                  <a:pt x="244816" y="12885"/>
                                </a:moveTo>
                                <a:lnTo>
                                  <a:pt x="24911" y="12885"/>
                                </a:lnTo>
                                <a:lnTo>
                                  <a:pt x="976687" y="964661"/>
                                </a:lnTo>
                                <a:lnTo>
                                  <a:pt x="950917" y="990431"/>
                                </a:lnTo>
                                <a:lnTo>
                                  <a:pt x="12885" y="50681"/>
                                </a:lnTo>
                                <a:lnTo>
                                  <a:pt x="12885" y="287766"/>
                                </a:lnTo>
                                <a:lnTo>
                                  <a:pt x="1138180" y="1414779"/>
                                </a:lnTo>
                                <a:lnTo>
                                  <a:pt x="12885" y="2540074"/>
                                </a:lnTo>
                                <a:lnTo>
                                  <a:pt x="12885" y="2777159"/>
                                </a:lnTo>
                                <a:lnTo>
                                  <a:pt x="952635" y="1837409"/>
                                </a:lnTo>
                                <a:lnTo>
                                  <a:pt x="978405" y="1863179"/>
                                </a:lnTo>
                                <a:lnTo>
                                  <a:pt x="24911" y="2814955"/>
                                </a:lnTo>
                                <a:lnTo>
                                  <a:pt x="244816" y="2814955"/>
                                </a:lnTo>
                                <a:lnTo>
                                  <a:pt x="1644992" y="1414779"/>
                                </a:lnTo>
                                <a:lnTo>
                                  <a:pt x="244816" y="12885"/>
                                </a:lnTo>
                                <a:close/>
                                <a:moveTo>
                                  <a:pt x="1048843" y="1086640"/>
                                </a:moveTo>
                                <a:lnTo>
                                  <a:pt x="1074614" y="1060870"/>
                                </a:lnTo>
                                <a:lnTo>
                                  <a:pt x="1206900" y="1193156"/>
                                </a:lnTo>
                                <a:lnTo>
                                  <a:pt x="1181130" y="1218926"/>
                                </a:lnTo>
                                <a:lnTo>
                                  <a:pt x="1048843" y="1086640"/>
                                </a:lnTo>
                                <a:close/>
                                <a:moveTo>
                                  <a:pt x="1048843" y="1741200"/>
                                </a:moveTo>
                                <a:lnTo>
                                  <a:pt x="1181130" y="1608914"/>
                                </a:lnTo>
                                <a:lnTo>
                                  <a:pt x="1206900" y="1634684"/>
                                </a:lnTo>
                                <a:lnTo>
                                  <a:pt x="1074614" y="1766971"/>
                                </a:lnTo>
                                <a:lnTo>
                                  <a:pt x="1048843" y="17412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Freeform: Shape 25"/>
                        <wps:cNvSpPr/>
                        <wps:spPr bwMode="auto">
                          <a:xfrm>
                            <a:off x="7172" y="-128"/>
                            <a:ext cx="35907" cy="28174"/>
                          </a:xfrm>
                          <a:custGeom>
                            <a:avLst/>
                            <a:gdLst>
                              <a:gd name="T0" fmla="*/ 3593213 w 3590634"/>
                              <a:gd name="T1" fmla="*/ 12885 h 2817532"/>
                              <a:gd name="T2" fmla="*/ 497363 w 3590634"/>
                              <a:gd name="T3" fmla="*/ 12885 h 2817532"/>
                              <a:gd name="T4" fmla="*/ 1181130 w 3590634"/>
                              <a:gd name="T5" fmla="*/ 698370 h 2817532"/>
                              <a:gd name="T6" fmla="*/ 1057434 w 3590634"/>
                              <a:gd name="T7" fmla="*/ 822067 h 2817532"/>
                              <a:gd name="T8" fmla="*/ 246534 w 3590634"/>
                              <a:gd name="T9" fmla="*/ 12885 h 2817532"/>
                              <a:gd name="T10" fmla="*/ 12885 w 3590634"/>
                              <a:gd name="T11" fmla="*/ 12885 h 2817532"/>
                              <a:gd name="T12" fmla="*/ 1414779 w 3590634"/>
                              <a:gd name="T13" fmla="*/ 1413061 h 2817532"/>
                              <a:gd name="T14" fmla="*/ 12885 w 3590634"/>
                              <a:gd name="T15" fmla="*/ 2814955 h 2817532"/>
                              <a:gd name="T16" fmla="*/ 246534 w 3590634"/>
                              <a:gd name="T17" fmla="*/ 2814955 h 2817532"/>
                              <a:gd name="T18" fmla="*/ 1057434 w 3590634"/>
                              <a:gd name="T19" fmla="*/ 2005774 h 2817532"/>
                              <a:gd name="T20" fmla="*/ 1181130 w 3590634"/>
                              <a:gd name="T21" fmla="*/ 2129470 h 2817532"/>
                              <a:gd name="T22" fmla="*/ 497363 w 3590634"/>
                              <a:gd name="T23" fmla="*/ 2814955 h 2817532"/>
                              <a:gd name="T24" fmla="*/ 3593213 w 3590634"/>
                              <a:gd name="T25" fmla="*/ 2814955 h 2817532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90634" h="2817532">
                                <a:moveTo>
                                  <a:pt x="3593212" y="12885"/>
                                </a:moveTo>
                                <a:lnTo>
                                  <a:pt x="497363" y="12885"/>
                                </a:lnTo>
                                <a:lnTo>
                                  <a:pt x="1181130" y="698370"/>
                                </a:lnTo>
                                <a:lnTo>
                                  <a:pt x="1057434" y="822067"/>
                                </a:lnTo>
                                <a:lnTo>
                                  <a:pt x="246534" y="12885"/>
                                </a:lnTo>
                                <a:lnTo>
                                  <a:pt x="12885" y="12885"/>
                                </a:lnTo>
                                <a:lnTo>
                                  <a:pt x="1414779" y="1413061"/>
                                </a:lnTo>
                                <a:lnTo>
                                  <a:pt x="12885" y="2814955"/>
                                </a:lnTo>
                                <a:lnTo>
                                  <a:pt x="246534" y="2814955"/>
                                </a:lnTo>
                                <a:lnTo>
                                  <a:pt x="1057434" y="2005774"/>
                                </a:lnTo>
                                <a:lnTo>
                                  <a:pt x="1181130" y="2129470"/>
                                </a:lnTo>
                                <a:lnTo>
                                  <a:pt x="497363" y="2814955"/>
                                </a:lnTo>
                                <a:lnTo>
                                  <a:pt x="3593212" y="2814955"/>
                                </a:lnTo>
                                <a:lnTo>
                                  <a:pt x="3593212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Freeform: Shape 26"/>
                        <wps:cNvSpPr/>
                        <wps:spPr bwMode="auto">
                          <a:xfrm>
                            <a:off x="-128" y="7602"/>
                            <a:ext cx="6527" cy="12713"/>
                          </a:xfrm>
                          <a:custGeom>
                            <a:avLst/>
                            <a:gdLst>
                              <a:gd name="T0" fmla="*/ 12885 w 652842"/>
                              <a:gd name="T1" fmla="*/ 12885 h 1271325"/>
                              <a:gd name="T2" fmla="*/ 12885 w 652842"/>
                              <a:gd name="T3" fmla="*/ 286048 h 1271325"/>
                              <a:gd name="T4" fmla="*/ 368514 w 652842"/>
                              <a:gd name="T5" fmla="*/ 639958 h 1271325"/>
                              <a:gd name="T6" fmla="*/ 12885 w 652842"/>
                              <a:gd name="T7" fmla="*/ 995585 h 1271325"/>
                              <a:gd name="T8" fmla="*/ 12885 w 652842"/>
                              <a:gd name="T9" fmla="*/ 1268748 h 1271325"/>
                              <a:gd name="T10" fmla="*/ 639959 w 652842"/>
                              <a:gd name="T11" fmla="*/ 639958 h 127132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52842" h="1271325">
                                <a:moveTo>
                                  <a:pt x="12885" y="12885"/>
                                </a:moveTo>
                                <a:lnTo>
                                  <a:pt x="12885" y="286048"/>
                                </a:lnTo>
                                <a:lnTo>
                                  <a:pt x="368513" y="639958"/>
                                </a:lnTo>
                                <a:lnTo>
                                  <a:pt x="12885" y="995585"/>
                                </a:lnTo>
                                <a:lnTo>
                                  <a:pt x="12885" y="1268748"/>
                                </a:lnTo>
                                <a:lnTo>
                                  <a:pt x="639958" y="639958"/>
                                </a:lnTo>
                                <a:lnTo>
                                  <a:pt x="12885" y="128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g:grpSp>
                      <wpg:cNvPr id="113" name="Group 113"/>
                      <wpg:cNvGrpSpPr/>
                      <wpg:grpSpPr>
                        <a:xfrm>
                          <a:off x="12700" y="12700"/>
                          <a:ext cx="6515100" cy="9046633"/>
                          <a:chOff x="0" y="0"/>
                          <a:chExt cx="6515100" cy="9046633"/>
                        </a:xfrm>
                      </wpg:grpSpPr>
                      <wps:wsp>
                        <wps:cNvPr id="105" name="Rectangle 105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6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0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7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23071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8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23071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9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46058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0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4605866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1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0" y="6913033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2" descr="decorative elements"/>
                        <wps:cNvSpPr>
                          <a:spLocks noChangeArrowheads="1"/>
                        </wps:cNvSpPr>
                        <wps:spPr bwMode="auto">
                          <a:xfrm>
                            <a:off x="3429000" y="6913033"/>
                            <a:ext cx="3086100" cy="2133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7.45pt;margin-top:39.6pt;height:713.35pt;width:514pt;z-index:251673600;mso-width-relative:page;mso-height-relative:page;" coordsize="6527800,9059333" o:gfxdata="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">
              <o:lock v:ext="edit" aspectratio="f"/>
              <v:group id="Graphic 1" o:spid="_x0000_s1026" o:spt="203" alt="decorative elements" style="position:absolute;left:0;top:0;height:2143003;width:3098165;" coordorigin="-128,-128" coordsize="43207,28174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<o:lock v:ext="edit" aspectratio="f"/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nx3xBrwAAADa&#10;AAAADwAAAGRycy9kb3ducmV2LnhtbEWPQWvCQBSE74X+h+UVeqsbUxCJbjyIWk+VRMn5kX0mIdm3&#10;IbtN0n/fLQgeh5n5htnuZtOJkQbXWFawXEQgiEurG64U3K7HjzUI55E1dpZJwS852KWvL1tMtJ04&#10;ozH3lQgQdgkqqL3vEyldWZNBt7A9cfDudjDogxwqqQecAtx0Mo6ilTTYcFiosad9TWWb/xgF56z4&#10;jtvu4L7KeDWPl76Y5uKk1PvbMtqA8DT7Z/jRPmsFn/B/JdwAm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d8Qa8AAAA&#10;2gAAAA8AAAAAAAAAAQAgAAAAIgAAAGRycy9kb3ducmV2LnhtbFBLAQIUABQAAAAIAIdO4kAzLwWe&#10;OwAAADkAAAAQAAAAAAAAAAEAIAAAAAsBAABkcnMvc2hhcGV4bWwueG1sUEsFBgAAAAAGAAYAWwEA&#10;ALUDAAAAAA==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uCngkLwAAADa&#10;AAAADwAAAGRycy9kb3ducmV2LnhtbEWPzWrDMBCE74G+g9hCb4nsYEpwo/jQxpAem4T2ulgb/1Ra&#10;GUl1kj59VQjkOMzMN8y6ulgjJvKhd6wgX2QgiBune24VHA/1fAUiRGSNxjEpuFKAavMwW2Op3Zk/&#10;aNrHViQIhxIVdDGOpZSh6chiWLiROHkn5y3GJH0rtcdzglsjl1n2LC32nBY6HOm1o+Z7/2MVTPWb&#10;r81puO4+Tf++LYrh65j/KvX0mGcvICJd4j18a++0ggL+r6Qb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p4JC8AAAA&#10;2gAAAA8AAAAAAAAAAQAgAAAAIgAAAGRycy9kb3ducmV2LnhtbFBLAQIUABQAAAAIAIdO4kAzLwWe&#10;OwAAADkAAAAQAAAAAAAAAAEAIAAAAAsBAABkcnMvc2hhcGV4bWwueG1sUEsFBgAAAAAGAAYAWwEA&#10;ALUDAAAAAA==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alt="decorative elements" style="position:absolute;left:0;top:2315633;height:2143003;width:3098165;" coordorigin="-128,-128" coordsize="43207,28174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<o:lock v:ext="edit" aspectratio="f"/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0PfsbbgAAADb&#10;AAAADwAAAGRycy9kb3ducmV2LnhtbEVPy6rCMBDdC/5DGMGdpnZRpBpdiK/VFb3S9dCMbbGZlCa2&#10;vX9vBOHu5nCes94OphYdta6yrGAxj0AQ51ZXXCi4/x5mSxDOI2usLZOCP3Kw3YxHa0y17flK3c0X&#10;IoSwS1FB6X2TSunykgy6uW2IA/ewrUEfYFtI3WIfwk0t4yhKpMGKQ0OJDe1Kyp+3l1FwvmY/8bPe&#10;u1MeJ0N3abJ+yI5KTSeLaAXC0+D/xV/3WYf5CXx+CQfIz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fsbbgAAADbAAAA&#10;DwAAAAAAAAABACAAAAAiAAAAZHJzL2Rvd25yZXYueG1sUEsBAhQAFAAAAAgAh07iQDMvBZ47AAAA&#10;OQAAABAAAAAAAAAAAQAgAAAABwEAAGRycy9zaGFwZXhtbC54bWxQSwUGAAAAAAYABgBbAQAAsQMA&#10;AAAA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uBmmLrsAAADb&#10;AAAADwAAAGRycy9kb3ducmV2LnhtbEVPS2sCMRC+F/wPYQq91ewWUdkaPdQu6LEqeh024+7aZLIk&#10;6fr49Y0geJuP7zmzxcUa0ZMPrWMF+TADQVw53XKtYLct36cgQkTWaByTgisFWMwHLzMstDvzD/Wb&#10;WIsUwqFABU2MXSFlqBqyGIauI07c0XmLMUFfS+3xnMKtkR9ZNpYWW04NDXb01VD1u/mzCvpy6Utz&#10;PF1Xe9Ouv0ej02GX35R6e82zTxCRLvEpfrhXOs2fwP2XdIC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mmLrsAAADb&#10;AAAADwAAAAAAAAABACAAAAAiAAAAZHJzL2Rvd25yZXYueG1sUEsBAhQAFAAAAAgAh07iQDMvBZ47&#10;AAAAOQAAABAAAAAAAAAAAQAgAAAACgEAAGRycy9zaGFwZXhtbC54bWxQSwUGAAAAAAYABgBbAQAA&#10;tAMAAAAA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alt="decorative elements" style="position:absolute;left:0;top:4622800;height:2143003;width:3098165;" coordorigin="-128,-128" coordsize="43207,28174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<o:lock v:ext="edit" aspectratio="f"/>
                <v:shape id="Freeform: Shape 24" o:spid="_x0000_s1026" o:spt="100" style="position:absolute;left:-128;top:-128;height:28174;width:16492;v-text-anchor:middle;" filled="f" stroked="f" coordsize="1649286,2817532" o:gfxdata="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XCv68AAAA&#10;2wAAAA8AAAAAAAAAAQAgAAAAIgAAAGRycy9kb3ducmV2LnhtbFBLAQIUABQAAAAIAIdO4kAzLwWe&#10;OwAAADkAAAAQAAAAAAAAAAEAIAAAAAsBAABkcnMvc2hhcGV4bWwueG1sUEsFBgAAAAAGAAYAWwEA&#10;ALUDAAAAAA==&#10;" path="m244816,12885l24911,12885,976687,964661,950917,990431,12885,50681,12885,287766,1138180,1414779,12885,2540074,12885,2777159,952635,1837409,978405,1863179,24911,2814955,244816,2814955,1644992,1414779,244816,12885xm1048843,1086640l1074614,1060870,1206900,1193156,1181130,1218926,1048843,1086640xm1048843,1741200l1181130,1608914,1206900,1634684,1074614,1766971,1048843,1741200xe">
                  <v:path o:connectlocs="2448,128;249,128;9766,9646;9508,9903;128,506;128,2877;11381,14147;128,25399;128,27770;9525,18373;9783,18630;249,28148;2448,28148;16449,14147;2448,128;10487,10865;10745,10608;12068,11931;11810,12188;10487,10865;10487,17411;11810,16088;12068,16346;10745,17668;10487,17411" o:connectangles="0,0,0,0,0,0,0,0,0,0,0,0,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bwSyorwAAADb&#10;AAAADwAAAGRycy9kb3ducmV2LnhtbEWPT2uDQBTE74V+h+UVemvWeAipyZpDyL9TirZ4frgvKrpv&#10;xd2o/fbZQqDHYWZ+w2x3s+nESINrLCtYLiIQxKXVDVcKfr6PH2sQziNr7CyTgl9ysEtfX7aYaDtx&#10;RmPuKxEg7BJUUHvfJ1K6siaDbmF74uDd7GDQBzlUUg84BbjpZBxFK2mw4bBQY0/7mso2vxsFl6y4&#10;xm13cOcyXs3jV19Mc3FS6v1tGW1AeJr9f/jZvmgF8Sf8fQk/QK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8EsqK8AAAA&#10;2wAAAA8AAAAAAAAAAQAgAAAAIgAAAGRycy9kb3ducmV2LnhtbFBLAQIUABQAAAAIAIdO4kAzLwWe&#10;OwAAADkAAAAQAAAAAAAAAAEAIAAAAAsBAABkcnMvc2hhcGV4bWwueG1sUEsFBgAAAAAGAAYAWwEA&#10;ALUDAAAAAA==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fEViOroAAADb&#10;AAAADwAAAGRycy9kb3ducmV2LnhtbEVPPW/CMBDdK/EfrENiK04AVVXAMACR6FiKynqKjyRgnyPb&#10;BOivrwckxqf3vVjdrRE9+dA6VpCPMxDEldMt1woOP+X7J4gQkTUax6TgQQFWy8HbAgvtbvxN/T7W&#10;IoVwKFBBE2NXSBmqhiyGseuIE3dy3mJM0NdSe7ylcGvkJMs+pMWWU0ODHa0bqi77q1XQlxtfmtP5&#10;sfs17dd2NjsfD/mfUqNhns1BRLrHl/jp3mkF07Q+fUk/QC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RWI6ugAAANsA&#10;AAAPAAAAAAAAAAEAIAAAACIAAABkcnMvZG93bnJldi54bWxQSwECFAAUAAAACACHTuJAMy8FnjsA&#10;AAA5AAAAEAAAAAAAAAABACAAAAAJAQAAZHJzL3NoYXBleG1sLnhtbFBLBQYAAAAABgAGAFsBAACz&#10;AwAAAAA=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alt="decorative elements" style="position:absolute;left:0;top:6913033;height:2143003;width:3098165;" coordorigin="-128,-128" coordsize="43207,28174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<o:lock v:ext="edit" aspectratio="f"/>
                <v:shape id="Freeform: Shape 24" o:spid="_x0000_s1026" o:spt="100" style="position:absolute;left:-128;top:-128;height:28174;width:16492;v-text-anchor:middle;" filled="f" stroked="f" coordsize="1649286,2817532" o:gfxdata="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nJGw74A&#10;AADbAAAADwAAAAAAAAABACAAAAAiAAAAZHJzL2Rvd25yZXYueG1sUEsBAhQAFAAAAAgAh07iQDMv&#10;BZ47AAAAOQAAABAAAAAAAAAAAQAgAAAADQEAAGRycy9zaGFwZXhtbC54bWxQSwUGAAAAAAYABgBb&#10;AQAAtwMAAAAA&#10;" path="m244816,12885l24911,12885,976687,964661,950917,990431,12885,50681,12885,287766,1138180,1414779,12885,2540074,12885,2777159,952635,1837409,978405,1863179,24911,2814955,244816,2814955,1644992,1414779,244816,12885xm1048843,1086640l1074614,1060870,1206900,1193156,1181130,1218926,1048843,1086640xm1048843,1741200l1181130,1608914,1206900,1634684,1074614,1766971,1048843,1741200xe">
                  <v:path o:connectlocs="2448,128;249,128;9766,9646;9508,9903;128,506;128,2877;11381,14147;128,25399;128,27770;9525,18373;9783,18630;249,28148;2448,28148;16449,14147;2448,128;10487,10865;10745,10608;12068,11931;11810,12188;10487,10865;10487,17411;11810,16088;12068,16346;10745,17668;10487,17411" o:connectangles="0,0,0,0,0,0,0,0,0,0,0,0,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vH/Fc70AAADb&#10;AAAADwAAAGRycy9kb3ducmV2LnhtbEWPT2uDQBTE74F+h+UVeourUkIxbjyUJs0pIX/w/HBfVOK+&#10;FXer9tt3A4Eeh5n5DZMXs+nESINrLStIohgEcWV1y7WC62W7/ADhPLLGzjIp+CUHxeZlkWOm7cQn&#10;Gs++FgHCLkMFjfd9JqWrGjLoItsTB+9mB4M+yKGWesApwE0n0zheSYMth4UGe/psqLqff4yC/ak8&#10;pPfuy31X6Woej305zeVOqbfXJF6D8DT7//CzvdcK3lN4fAk/QG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f8VzvQAA&#10;ANsAAAAPAAAAAAAAAAEAIAAAACIAAABkcnMvZG93bnJldi54bWxQSwECFAAUAAAACACHTuJAMy8F&#10;njsAAAA5AAAAEAAAAAAAAAABACAAAAAMAQAAZHJzL3NoYXBleG1sLnhtbFBLBQYAAAAABgAGAFsB&#10;AAC2AwAAAAA=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1JGPML4AAADb&#10;AAAADwAAAGRycy9kb3ducmV2LnhtbEWPzW7CMBCE75X6DtYi9Vac0AhVKYYDJRI98iN6XcVLEmqv&#10;I9sN0KevkZA4jmbmG81scbFGDORD51hBPs5AENdOd9wo2O+q13cQISJrNI5JwZUCLObPTzMstTvz&#10;hoZtbESCcChRQRtjX0oZ6pYshrHriZN3dN5iTNI3Uns8J7g1cpJlU2mx47TQYk/Lluqf7a9VMFSf&#10;vjLH03V9MN3XqihO3/v8T6mXUZ59gIh0iY/wvb3WCoo3uH1JP0D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JGPML4A&#10;AADbAAAADwAAAAAAAAABACAAAAAiAAAAZHJzL2Rvd25yZXYueG1sUEsBAhQAFAAAAAgAh07iQDMv&#10;BZ47AAAAOQAAABAAAAAAAAAAAQAgAAAADQEAAGRycy9zaGFwZXhtbC54bWxQSwUGAAAAAAYABgBb&#10;AQAAtwMAAAAA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alt="decorative elements" style="position:absolute;left:3429000;top:0;height:2143003;width:3098165;" coordorigin="-128,-128" coordsize="43207,28174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<o:lock v:ext="edit" aspectratio="f"/>
                <v:shape id="Freeform: Shape 24" o:spid="_x0000_s1026" o:spt="100" style="position:absolute;left:-128;top:-128;height:28174;width:16492;v-text-anchor:middle;" filled="f" stroked="f" coordsize="1649286,2817532" o:gfxdata="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xzhr4A&#10;AADbAAAADwAAAAAAAAABACAAAAAiAAAAZHJzL2Rvd25yZXYueG1sUEsBAhQAFAAAAAgAh07iQDMv&#10;BZ47AAAAOQAAABAAAAAAAAAAAQAgAAAADQEAAGRycy9zaGFwZXhtbC54bWxQSwUGAAAAAAYABgBb&#10;AQAAtwMAAAAA&#10;" path="m244816,12885l24911,12885,976687,964661,950917,990431,12885,50681,12885,287766,1138180,1414779,12885,2540074,12885,2777159,952635,1837409,978405,1863179,24911,2814955,244816,2814955,1644992,1414779,244816,12885xm1048843,1086640l1074614,1060870,1206900,1193156,1181130,1218926,1048843,1086640xm1048843,1741200l1181130,1608914,1206900,1634684,1074614,1766971,1048843,1741200xe">
                  <v:path o:connectlocs="2448,128;249,128;9766,9646;9508,9903;128,506;128,2877;11381,14147;128,25399;128,27770;9525,18373;9783,18630;249,28148;2448,28148;16449,14147;2448,128;10487,10865;10745,10608;12068,11931;11810,12188;10487,10865;10487,17411;11810,16088;12068,16346;10745,17668;10487,17411" o:connectangles="0,0,0,0,0,0,0,0,0,0,0,0,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tk/L2r0AAADb&#10;AAAADwAAAGRycy9kb3ducmV2LnhtbEWPQWvCQBSE7wX/w/IEb83GgKHErB5Eq6eWqOT8yD6TYPZt&#10;yG6T9N93C4Ueh5n5hsn3s+nESINrLStYRzEI4srqlmsF99vp9Q2E88gaO8uk4Jsc7HeLlxwzbScu&#10;aLz6WgQIuwwVNN73mZSuasigi2xPHLyHHQz6IIda6gGnADedTOI4lQZbDgsN9nRoqHpev4yCS1F+&#10;JM/u6M5Vks7jZ19Oc/mu1Gq5jrcgPM3+P/zXvmgFmw38fgk/QO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T8vavQAA&#10;ANsAAAAPAAAAAAAAAAEAIAAAACIAAABkcnMvZG93bnJldi54bWxQSwECFAAUAAAACACHTuJAMy8F&#10;njsAAAA5AAAAEAAAAAAAAAABACAAAAAMAQAAZHJzL3NoYXBleG1sLnhtbFBLBQYAAAAABgAGAFsB&#10;AAC2AwAAAAA=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QT+6db0AAADb&#10;AAAADwAAAGRycy9kb3ducmV2LnhtbEWPT2sCMRTE70K/Q3iF3jS7YqWsRg/qgj3WSr0+Ns/d1eRl&#10;SeL659ObQqHHYWZ+w8yXN2tETz60jhXkowwEceV0y7WC/Xc5/AARIrJG45gU3CnAcvEymGOh3ZW/&#10;qN/FWiQIhwIVNDF2hZShashiGLmOOHlH5y3GJH0ttcdrglsjx1k2lRZbTgsNdrRqqDrvLlZBX659&#10;aY6n+/bHtJ+byeR02OcPpd5e82wGItIt/of/2lut4H0Kv1/S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P7p1vQAA&#10;ANsAAAAPAAAAAAAAAAEAIAAAACIAAABkcnMvZG93bnJldi54bWxQSwECFAAUAAAACACHTuJAMy8F&#10;njsAAAA5AAAAEAAAAAAAAAABACAAAAAMAQAAZHJzL3NoYXBleG1sLnhtbFBLBQYAAAAABgAGAFsB&#10;AAC2AwAAAAA=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alt="decorative elements" style="position:absolute;left:3429000;top:2315633;height:2143003;width:3098165;" coordorigin="-128,-128" coordsize="43207,28174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<o:lock v:ext="edit" aspectratio="f"/>
                <v:shape id="Freeform: Shape 24" o:spid="_x0000_s1026" o:spt="100" style="position:absolute;left:-128;top:-128;height:28174;width:16492;v-text-anchor:middle;" filled="f" stroked="f" coordsize="1649286,2817532" o:gfxdata="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ViJ0y/&#10;AAAA2wAAAA8AAAAAAAAAAQAgAAAAIgAAAGRycy9kb3ducmV2LnhtbFBLAQIUABQAAAAIAIdO4kAz&#10;LwWeOwAAADkAAAAQAAAAAAAAAAEAIAAAAA4BAABkcnMvc2hhcGV4bWwueG1sUEsFBgAAAAAGAAYA&#10;WwEAALgDAAAAAA==&#10;" path="m244816,12885l24911,12885,976687,964661,950917,990431,12885,50681,12885,287766,1138180,1414779,12885,2540074,12885,2777159,952635,1837409,978405,1863179,24911,2814955,244816,2814955,1644992,1414779,244816,12885xm1048843,1086640l1074614,1060870,1206900,1193156,1181130,1218926,1048843,1086640xm1048843,1741200l1181130,1608914,1206900,1634684,1074614,1766971,1048843,1741200xe">
                  <v:path o:connectlocs="2448,128;249,128;9766,9646;9508,9903;128,506;128,2877;11381,14147;128,25399;128,27770;9525,18373;9783,18630;249,28148;2448,28148;16449,14147;2448,128;10487,10865;10745,10608;12068,11931;11810,12188;10487,10865;10487,17411;11810,16088;12068,16346;10745,17668;10487,17411" o:connectangles="0,0,0,0,0,0,0,0,0,0,0,0,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liKu+bkAAADb&#10;AAAADwAAAGRycy9kb3ducmV2LnhtbEVPPW+DMBDdK+U/WBepWzFhQBGJk6Fq00ytIBHzyb4CCj4j&#10;7AD99/UQKePT+94fF9uLiUbfOVawSVIQxNqZjhsF18vn2xaED8gGe8ek4I88HA+rlz0Wxs1c0lSF&#10;RsQQ9gUqaEMYCim9bsmiT9xAHLlfN1oMEY6NNCPOMdz2MkvTXFrsODa0ONB7S/pW3a2Cc1l/Z7f+&#10;w3/pLF+mn6Gel/qk1Ot6k+5ABFrCU/xwn42CPI6NX+IPkI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Yirvm5AAAA2wAA&#10;AA8AAAAAAAAAAQAgAAAAIgAAAGRycy9kb3ducmV2LnhtbFBLAQIUABQAAAAIAIdO4kAzLwWeOwAA&#10;ADkAAAAQAAAAAAAAAAEAIAAAAAgBAABkcnMvc2hhcGV4bWwueG1sUEsFBgAAAAAGAAYAWwEAALID&#10;AAAAAA==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/szkur0AAADb&#10;AAAADwAAAGRycy9kb3ducmV2LnhtbEWPT2sCMRTE74V+h/AKvdXsikhdjR7UBXusFb0+Ns/d1eRl&#10;SeL659ObQqHHYWZ+w8wWN2tETz60jhXkgwwEceV0y7WC3U/58QkiRGSNxjEpuFOAxfz1ZYaFdlf+&#10;pn4ba5EgHApU0MTYFVKGqiGLYeA64uQdnbcYk/S11B6vCW6NHGbZWFpsOS002NGyoeq8vVgFfbny&#10;pTme7pu9ab/Wo9HpsMsfSr2/5dkURKRb/A//tTdawXgCv1/SD5Dz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zOS6vQAA&#10;ANsAAAAPAAAAAAAAAAEAIAAAACIAAABkcnMvZG93bnJldi54bWxQSwECFAAUAAAACACHTuJAMy8F&#10;njsAAAA5AAAAEAAAAAAAAAABACAAAAAMAQAAZHJzL3NoYXBleG1sLnhtbFBLBQYAAAAABgAGAFsB&#10;AAC2AwAAAAA=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alt="decorative elements" style="position:absolute;left:3429000;top:4622800;height:2143003;width:3098165;" coordorigin="-128,-128" coordsize="43207,28174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<o:lock v:ext="edit" aspectratio="f"/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txThnrwAAADb&#10;AAAADwAAAGRycy9kb3ducmV2LnhtbEWPQWuDQBSE74X8h+UFcqurHiRYNzmEJM0pxbR4frgvKnHf&#10;irtR+++7hUKPw8x8wxT7xfRiotF1lhUkUQyCuLa640bB1+fpdQvCeWSNvWVS8E0O9rvVS4G5tjOX&#10;NN18IwKEXY4KWu+HXEpXt2TQRXYgDt7djgZ9kGMj9YhzgJtepnGcSYMdh4UWBzq0VD9uT6PgUlbX&#10;9NEf3XudZsv0MVTzUp2V2qyT+A2Ep8X/h//aF61gm8Dvl/AD5O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U4Z68AAAA&#10;2wAAAA8AAAAAAAAAAQAgAAAAIgAAAGRycy9kb3ducmV2LnhtbFBLAQIUABQAAAAIAIdO4kAzLwWe&#10;OwAAADkAAAAQAAAAAAAAAAEAIAAAAAsBAABkcnMvc2hhcGV4bWwueG1sUEsFBgAAAAAGAAYAWwEA&#10;ALUDAAAAAA==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QGSQMb0AAADb&#10;AAAADwAAAGRycy9kb3ducmV2LnhtbEWPT2sCMRTE74LfITzBm2ZXpMjW6KF1QY9a0etj89xdm7ws&#10;SVz/fPqmUOhxmJnfMMv1wxrRkw+tYwX5NANBXDndcq3g+FVOFiBCRNZoHJOCJwVYr4aDJRba3XlP&#10;/SHWIkE4FKigibErpAxVQxbD1HXEybs4bzEm6WupPd4T3Bo5y7I3abHltNBgRx8NVd+Hm1XQl5++&#10;NJfrc3sy7W4zn1/Px/yl1HiUZ+8gIj3if/ivvdUKFjP4/ZJ+gF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ZJAxvQAA&#10;ANsAAAAPAAAAAAAAAAEAIAAAACIAAABkcnMvZG93bnJldi54bWxQSwECFAAUAAAACACHTuJAMy8F&#10;njsAAAA5AAAAEAAAAAAAAAABACAAAAAMAQAAZHJzL3NoYXBleG1sLnhtbFBLBQYAAAAABgAGAFsB&#10;AAC2AwAAAAA=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alt="decorative elements" style="position:absolute;left:3429000;top:6913033;height:2143003;width:3098165;" coordorigin="-128,-128" coordsize="43207,28174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<o:lock v:ext="edit" aspectratio="f"/>
                <v:shape id="Freeform: Shape 24" o:spid="_x0000_s1026" o:spt="100" style="position:absolute;left:-128;top:-128;height:28174;width:16492;v-text-anchor:middle;" filled="f" stroked="f" coordsize="1649286,2817532" o:gfxdata="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+MUWi/&#10;AAAA2wAAAA8AAAAAAAAAAQAgAAAAIgAAAGRycy9kb3ducmV2LnhtbFBLAQIUABQAAAAIAIdO4kAz&#10;LwWeOwAAADkAAAAQAAAAAAAAAAEAIAAAAA4BAABkcnMvc2hhcGV4bWwueG1sUEsFBgAAAAAGAAYA&#10;WwEAALgDAAAAAA==&#10;" path="m244816,12885l24911,12885,976687,964661,950917,990431,12885,50681,12885,287766,1138180,1414779,12885,2540074,12885,2777159,952635,1837409,978405,1863179,24911,2814955,244816,2814955,1644992,1414779,244816,12885xm1048843,1086640l1074614,1060870,1206900,1193156,1181130,1218926,1048843,1086640xm1048843,1741200l1181130,1608914,1206900,1634684,1074614,1766971,1048843,1741200xe">
                  <v:path o:connectlocs="2448,128;249,128;9766,9646;9508,9903;128,506;128,2877;11381,14147;128,25399;128,27770;9525,18373;9783,18630;249,28148;2448,28148;16449,14147;2448,128;10487,10865;10745,10608;12068,11931;11810,12188;10487,10865;10487,17411;11810,16088;12068,16346;10745,17668;10487,17411" o:connectangles="0,0,0,0,0,0,0,0,0,0,0,0,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5" o:spid="_x0000_s1026" o:spt="100" style="position:absolute;left:7172;top:-128;height:28174;width:35907;v-text-anchor:middle;" filled="f" stroked="f" coordsize="3590634,2817532" o:gfxdata="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61Nu8AAAA&#10;2wAAAA8AAAAAAAAAAQAgAAAAIgAAAGRycy9kb3ducmV2LnhtbFBLAQIUABQAAAAIAIdO4kAzLwWe&#10;OwAAADkAAAAQAAAAAAAAAAEAIAAAAAsBAABkcnMvc2hhcGV4bWwueG1sUEsFBgAAAAAGAAYAWwEA&#10;ALUDAAAAAA==&#10;" path="m3593212,12885l497363,12885,1181130,698370,1057434,822067,246534,12885,12885,12885,1414779,1413061,12885,2814955,246534,2814955,1057434,2005774,1181130,2129470,497363,2814955,3593212,2814955,3593212,12885xe">
                  <v:path o:connectlocs="35932,128;4973,128;11811,6983;10574,8220;2465,128;128,128;14148,14129;128,28148;2465,28148;10574,20056;11811,21293;4973,28148;35932,28148" o:connectangles="0,0,0,0,0,0,0,0,0,0,0,0,0"/>
                  <v:fill on="f" focussize="0,0"/>
                  <v:stroke on="f"/>
                  <v:imagedata o:title=""/>
                  <o:lock v:ext="edit" aspectratio="f"/>
                </v:shape>
                <v:shape id="Freeform: Shape 26" o:spid="_x0000_s1026" o:spt="100" style="position:absolute;left:-128;top:7602;height:12713;width:6527;v-text-anchor:middle;" filled="f" stroked="f" coordsize="652842,1271325" o:gfxdata="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lSemL4A&#10;AADbAAAADwAAAAAAAAABACAAAAAiAAAAZHJzL2Rvd25yZXYueG1sUEsBAhQAFAAAAAgAh07iQDMv&#10;BZ47AAAAOQAAABAAAAAAAAAAAQAgAAAADQEAAGRycy9zaGFwZXhtbC54bWxQSwUGAAAAAAYABgBb&#10;AQAAtwMAAAAA&#10;" path="m12885,12885l12885,286048,368513,639958,12885,995585,12885,1268748,639958,639958,12885,12885xe">
                  <v:path o:connectlocs="128,128;128,2860;3684,6399;128,9955;128,12687;6398,6399" o:connectangles="0,0,0,0,0,0"/>
                  <v:fill on="f" focussize="0,0"/>
                  <v:stroke on="f"/>
                  <v:imagedata o:title=""/>
                  <o:lock v:ext="edit" aspectratio="f"/>
                </v:shape>
              </v:group>
              <v:group id="_x0000_s1026" o:spid="_x0000_s1026" o:spt="203" style="position:absolute;left:12700;top:12700;height:9046633;width:6515100;" coordsize="6515100,9046633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<o:lock v:ext="edit" aspectratio="f"/>
                <v:rect id="Rectangle 105" o:spid="_x0000_s1026" o:spt="1" alt="decorative elements" style="position:absolute;left:0;top:0;height:2133600;width:3086100;" filled="f" stroked="t" coordsize="21600,21600" o:gfxdata="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vL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  <v:rect id="Rectangle 106" o:spid="_x0000_s1026" o:spt="1" alt="decorative elements" style="position:absolute;left:3429000;top:0;height:2133600;width:3086100;" filled="f" stroked="t" coordsize="21600,21600" o:gfxdata="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dcDL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  <v:rect id="Rectangle 107" o:spid="_x0000_s1026" o:spt="1" alt="decorative elements" style="position:absolute;left:0;top:2307166;height:2133600;width:3086100;" filled="f" stroked="t" coordsize="21600,21600" o:gfxdata="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zllUL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  <v:rect id="Rectangle 108" o:spid="_x0000_s1026" o:spt="1" alt="decorative elements" style="position:absolute;left:3429000;top:2307166;height:2133600;width:3086100;" filled="f" stroked="t" coordsize="21600,21600" o:gfxdata="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qm8S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  <v:rect id="Rectangle 109" o:spid="_x0000_s1026" o:spt="1" alt="decorative elements" style="position:absolute;left:0;top:4605866;height:2133600;width:3086100;" filled="f" stroked="t" coordsize="21600,21600" o:gfxdata="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epUubsAAADc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  <v:rect id="Rectangle 110" o:spid="_x0000_s1026" o:spt="1" alt="decorative elements" style="position:absolute;left:3429000;top:4605866;height:2133600;width:3086100;" filled="f" stroked="t" coordsize="21600,21600" o:gfxdata="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Qlr+b4A&#10;AADc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  <v:rect id="Rectangle 111" o:spid="_x0000_s1026" o:spt="1" alt="decorative elements" style="position:absolute;left:0;top:6913033;height:2133600;width:3086100;" filled="f" stroked="t" coordsize="21600,21600" o:gfxdata="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Rc5i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  <v:rect id="Rectangle 112" o:spid="_x0000_s1026" o:spt="1" alt="decorative elements" style="position:absolute;left:3429000;top:6913033;height:2133600;width:3086100;" filled="f" stroked="t" coordsize="21600,21600" o:gfxdata="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l1A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BFBFBF [3212]" miterlimit="8" joinstyle="miter"/>
                  <v:imagedata o:title=""/>
                  <o:lock v:ext="edit" aspectratio="f"/>
                </v:rect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CC2"/>
    <w:rsid w:val="00005C33"/>
    <w:rsid w:val="00056A3A"/>
    <w:rsid w:val="000B1AD9"/>
    <w:rsid w:val="001B44FD"/>
    <w:rsid w:val="001F2821"/>
    <w:rsid w:val="002A7B6B"/>
    <w:rsid w:val="003A3318"/>
    <w:rsid w:val="003E4CC2"/>
    <w:rsid w:val="005C436E"/>
    <w:rsid w:val="00682804"/>
    <w:rsid w:val="006C26F0"/>
    <w:rsid w:val="007B7D1E"/>
    <w:rsid w:val="009025C1"/>
    <w:rsid w:val="00A02A0B"/>
    <w:rsid w:val="00A813EA"/>
    <w:rsid w:val="00B72B52"/>
    <w:rsid w:val="00BB2F17"/>
    <w:rsid w:val="00C37496"/>
    <w:rsid w:val="00F243E8"/>
    <w:rsid w:val="00FB3F1D"/>
    <w:rsid w:val="0E39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nhideWhenUsed="0" w:uiPriority="9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name="toc 1"/>
    <w:lsdException w:unhideWhenUsed="0" w:uiPriority="39" w:name="toc 2"/>
    <w:lsdException w:unhideWhenUsed="0" w:uiPriority="39" w:name="toc 3"/>
    <w:lsdException w:unhideWhenUsed="0" w:uiPriority="39" w:name="toc 4"/>
    <w:lsdException w:unhideWhenUsed="0" w:uiPriority="39" w:name="toc 5"/>
    <w:lsdException w:unhideWhenUsed="0" w:uiPriority="39" w:name="toc 6"/>
    <w:lsdException w:unhideWhenUsed="0" w:uiPriority="39" w:name="toc 7"/>
    <w:lsdException w:unhideWhenUsed="0" w:uiPriority="39" w:name="toc 8"/>
    <w:lsdException w:unhideWhenUsed="0"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name="Strong"/>
    <w:lsdException w:unhideWhenUsed="0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semiHidden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Avery Style 1"/>
    <w:semiHidden/>
    <w:uiPriority w:val="99"/>
    <w:pPr>
      <w:spacing w:after="0" w:line="240" w:lineRule="auto"/>
      <w:ind w:left="172" w:right="172"/>
      <w:jc w:val="center"/>
    </w:pPr>
    <w:rPr>
      <w:rFonts w:asciiTheme="minorHAnsi" w:hAnsiTheme="minorHAnsi" w:eastAsiaTheme="minorEastAsia" w:cstheme="minorBidi"/>
      <w:bCs/>
      <w:color w:val="000000"/>
      <w:sz w:val="28"/>
      <w:szCs w:val="22"/>
      <w:lang w:val="en-US" w:eastAsia="ja-JP" w:bidi="ar-SA"/>
    </w:rPr>
  </w:style>
  <w:style w:type="character" w:customStyle="1" w:styleId="8">
    <w:name w:val="Header Char"/>
    <w:basedOn w:val="4"/>
    <w:link w:val="3"/>
    <w:semiHidden/>
    <w:uiPriority w:val="99"/>
  </w:style>
  <w:style w:type="character" w:customStyle="1" w:styleId="9">
    <w:name w:val="Footer Char"/>
    <w:basedOn w:val="4"/>
    <w:link w:val="2"/>
    <w:semiHidden/>
    <w:uiPriority w:val="99"/>
  </w:style>
  <w:style w:type="character" w:styleId="10">
    <w:name w:val="Placeholder Text"/>
    <w:basedOn w:val="4"/>
    <w:semiHidden/>
    <w:uiPriority w:val="99"/>
    <w:rPr>
      <w:color w:val="808080"/>
    </w:rPr>
  </w:style>
  <w:style w:type="paragraph" w:customStyle="1" w:styleId="11">
    <w:name w:val="Recipien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Gift%20labels%20(8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61D716D2F1C4F588DFB2C11F3AC7EA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172077-2C38-4A8D-99FE-F10DBA956678}"/>
      </w:docPartPr>
      <w:docPartBody>
        <w:p>
          <w:pPr>
            <w:pStyle w:val="4"/>
          </w:pPr>
          <w:r>
            <w:t>[Recipient]</w:t>
          </w:r>
        </w:p>
      </w:docPartBody>
    </w:docPart>
    <w:docPart>
      <w:docPartPr>
        <w:name w:val="783FAE485D2D4FCFA60BE4C3D56F9D9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7B650F-B4AB-4C5F-9088-1A9D0CC8166C}"/>
      </w:docPartPr>
      <w:docPartBody>
        <w:p>
          <w:pPr>
            <w:pStyle w:val="5"/>
          </w:pPr>
          <w:r>
            <w:t>[Sender]</w:t>
          </w:r>
        </w:p>
      </w:docPartBody>
    </w:docPart>
    <w:docPart>
      <w:docPartPr>
        <w:name w:val="BCB74D0601F54F579A4818A937EAB36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9BB253-C253-4F5B-8378-D01DC4E4DCE4}"/>
      </w:docPartPr>
      <w:docPartBody>
        <w:p>
          <w:pPr>
            <w:pStyle w:val="6"/>
          </w:pPr>
          <w:r>
            <w:t>[Recipient]</w:t>
          </w:r>
        </w:p>
      </w:docPartBody>
    </w:docPart>
    <w:docPart>
      <w:docPartPr>
        <w:name w:val="558C7081BA514578AAE87EB68AC6E42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0FE7BFC-2474-4DAD-80BE-A57D27B1E033}"/>
      </w:docPartPr>
      <w:docPartBody>
        <w:p>
          <w:pPr>
            <w:pStyle w:val="7"/>
          </w:pPr>
          <w:r>
            <w:t>[Sender]</w:t>
          </w:r>
        </w:p>
      </w:docPartBody>
    </w:docPart>
    <w:docPart>
      <w:docPartPr>
        <w:name w:val="08420103890C4078A7B8979E19F477C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37BB2F-F847-43C8-952E-FD1292484C93}"/>
      </w:docPartPr>
      <w:docPartBody>
        <w:p>
          <w:pPr>
            <w:pStyle w:val="8"/>
          </w:pPr>
          <w:r>
            <w:t>[Recipient]</w:t>
          </w:r>
        </w:p>
      </w:docPartBody>
    </w:docPart>
    <w:docPart>
      <w:docPartPr>
        <w:name w:val="B5131AB4A1B34DD3B7EDF929B01A534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CF2C2B-A581-4ABE-88E0-1670440755A2}"/>
      </w:docPartPr>
      <w:docPartBody>
        <w:p>
          <w:pPr>
            <w:pStyle w:val="9"/>
          </w:pPr>
          <w:r>
            <w:t>[Sender]</w:t>
          </w:r>
        </w:p>
      </w:docPartBody>
    </w:docPart>
    <w:docPart>
      <w:docPartPr>
        <w:name w:val="0FEA2B1DF48049E7A4E4F0E832737C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2A8D5B9-41FE-4F61-8575-FCD229BD853C}"/>
      </w:docPartPr>
      <w:docPartBody>
        <w:p>
          <w:pPr>
            <w:pStyle w:val="10"/>
          </w:pPr>
          <w:r>
            <w:t>[Recipient]</w:t>
          </w:r>
        </w:p>
      </w:docPartBody>
    </w:docPart>
    <w:docPart>
      <w:docPartPr>
        <w:name w:val="2418D3F0E9044187A2FA43EB1E08755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3DECE1-D8B0-402F-ADBC-781A7634A3FD}"/>
      </w:docPartPr>
      <w:docPartBody>
        <w:p>
          <w:pPr>
            <w:pStyle w:val="11"/>
          </w:pPr>
          <w:r>
            <w:t>[Sender]</w:t>
          </w:r>
        </w:p>
      </w:docPartBody>
    </w:docPart>
    <w:docPart>
      <w:docPartPr>
        <w:name w:val="3C7DEE57843845478B34D775BA069AD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736858-62B9-48F8-A8CE-0B8277318641}"/>
      </w:docPartPr>
      <w:docPartBody>
        <w:p>
          <w:pPr>
            <w:pStyle w:val="12"/>
          </w:pPr>
          <w:r>
            <w:t>[Recipient]</w:t>
          </w:r>
        </w:p>
      </w:docPartBody>
    </w:docPart>
    <w:docPart>
      <w:docPartPr>
        <w:name w:val="B1627CC7FBE04CE48CED9E3484EF896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90D14D-7A94-4E78-B6A7-0535E798E6D3}"/>
      </w:docPartPr>
      <w:docPartBody>
        <w:p>
          <w:pPr>
            <w:pStyle w:val="13"/>
          </w:pPr>
          <w:r>
            <w:t>[Sender]</w:t>
          </w:r>
        </w:p>
      </w:docPartBody>
    </w:docPart>
    <w:docPart>
      <w:docPartPr>
        <w:name w:val="2401B0A1D8DF405C83FB31FE8717356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BD0FC2-B08B-4CC5-84FD-AC4C3B0B1567}"/>
      </w:docPartPr>
      <w:docPartBody>
        <w:p>
          <w:pPr>
            <w:pStyle w:val="14"/>
          </w:pPr>
          <w:r>
            <w:t>[Recipient]</w:t>
          </w:r>
        </w:p>
      </w:docPartBody>
    </w:docPart>
    <w:docPart>
      <w:docPartPr>
        <w:name w:val="309FB2439D754EACA76F59C2E5174CB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DF4C114-32F6-435D-9EFE-30E767AE3B96}"/>
      </w:docPartPr>
      <w:docPartBody>
        <w:p>
          <w:pPr>
            <w:pStyle w:val="15"/>
          </w:pPr>
          <w:r>
            <w:t>[Sender]</w:t>
          </w:r>
        </w:p>
      </w:docPartBody>
    </w:docPart>
    <w:docPart>
      <w:docPartPr>
        <w:name w:val="D60BE3B584B0494D970A96567755229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17A7F5-2596-46D0-B77C-F4E0EC82D165}"/>
      </w:docPartPr>
      <w:docPartBody>
        <w:p>
          <w:pPr>
            <w:pStyle w:val="16"/>
          </w:pPr>
          <w:r>
            <w:t>[Recipient]</w:t>
          </w:r>
        </w:p>
      </w:docPartBody>
    </w:docPart>
    <w:docPart>
      <w:docPartPr>
        <w:name w:val="27E6F22687234D12B7714979C7E29A3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6388E3-4527-45A3-B0A9-9F56F1E2587A}"/>
      </w:docPartPr>
      <w:docPartBody>
        <w:p>
          <w:pPr>
            <w:pStyle w:val="17"/>
          </w:pPr>
          <w:r>
            <w:t>[Sender]</w:t>
          </w:r>
        </w:p>
      </w:docPartBody>
    </w:docPart>
    <w:docPart>
      <w:docPartPr>
        <w:name w:val="5C327DF0290047CE9111880F69473C7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0F15E6-3228-47C6-ABA7-15A7DB6B26E7}"/>
      </w:docPartPr>
      <w:docPartBody>
        <w:p>
          <w:pPr>
            <w:pStyle w:val="18"/>
          </w:pPr>
          <w:r>
            <w:t>[Recipient]</w:t>
          </w:r>
        </w:p>
      </w:docPartBody>
    </w:docPart>
    <w:docPart>
      <w:docPartPr>
        <w:name w:val="AF531CB720C049F09B43885C3C242C4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CB9F13D-4026-4C98-9885-0B13EB582F12}"/>
      </w:docPartPr>
      <w:docPartBody>
        <w:p>
          <w:pPr>
            <w:pStyle w:val="19"/>
          </w:pPr>
          <w:r>
            <w:t>[Sender]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4A1"/>
    <w:rsid w:val="0045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61D716D2F1C4F588DFB2C11F3AC7EA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783FAE485D2D4FCFA60BE4C3D56F9D9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BCB74D0601F54F579A4818A937EAB36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558C7081BA514578AAE87EB68AC6E42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08420103890C4078A7B8979E19F477C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B5131AB4A1B34DD3B7EDF929B01A53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0FEA2B1DF48049E7A4E4F0E832737CF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2418D3F0E9044187A2FA43EB1E08755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3C7DEE57843845478B34D775BA069AD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B1627CC7FBE04CE48CED9E3484EF896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2401B0A1D8DF405C83FB31FE8717356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309FB2439D754EACA76F59C2E5174C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D60BE3B584B0494D970A96567755229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27E6F22687234D12B7714979C7E29A3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5C327DF0290047CE9111880F69473C7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AF531CB720C049F09B43885C3C242C4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3087A1-91DE-4038-859E-121BEA67B039}">
  <ds:schemaRefs/>
</ds:datastoreItem>
</file>

<file path=customXml/itemProps3.xml><?xml version="1.0" encoding="utf-8"?>
<ds:datastoreItem xmlns:ds="http://schemas.openxmlformats.org/officeDocument/2006/customXml" ds:itemID="{E066A594-09DA-46B9-896C-ADDB1911FB4D}">
  <ds:schemaRefs/>
</ds:datastoreItem>
</file>

<file path=customXml/itemProps4.xml><?xml version="1.0" encoding="utf-8"?>
<ds:datastoreItem xmlns:ds="http://schemas.openxmlformats.org/officeDocument/2006/customXml" ds:itemID="{774F4372-9733-493E-B620-BE9C7B90EEA3}">
  <ds:schemaRefs/>
</ds:datastoreItem>
</file>

<file path=customXml/itemProps5.xml><?xml version="1.0" encoding="utf-8"?>
<ds:datastoreItem xmlns:ds="http://schemas.openxmlformats.org/officeDocument/2006/customXml" ds:itemID="{8BEDE082-066E-4804-A0EB-B612F31C17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 labels (8 per page)</Template>
  <Pages>1</Pages>
  <Words>43</Words>
  <Characters>250</Characters>
  <Lines>2</Lines>
  <Paragraphs>1</Paragraphs>
  <TotalTime>0</TotalTime>
  <ScaleCrop>false</ScaleCrop>
  <LinksUpToDate>false</LinksUpToDate>
  <CharactersWithSpaces>292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2020-07-21T04:43:00Z</dcterms:created>
  <dcterms:modified xsi:type="dcterms:W3CDTF">2020-10-08T10:01:51Z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